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56803" w14:textId="77777777" w:rsidR="00094AE0" w:rsidRPr="00690BA6" w:rsidRDefault="00094AE0" w:rsidP="00094AE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Roger BYDIOK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653EE1D" w14:textId="77777777" w:rsidR="00094AE0" w:rsidRDefault="00094AE0" w:rsidP="00094A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CE2C31F" w14:textId="77777777" w:rsidR="00094AE0" w:rsidRDefault="00094AE0" w:rsidP="00094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646E60" w14:textId="77777777" w:rsidR="00094AE0" w:rsidRDefault="00094AE0" w:rsidP="00094A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EB4B4A" w14:textId="77777777" w:rsidR="00094AE0" w:rsidRDefault="00094AE0" w:rsidP="00094AE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6AB43DBB" w14:textId="77777777" w:rsidR="00094AE0" w:rsidRDefault="00094AE0" w:rsidP="00094AE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FB125D9" w14:textId="77777777" w:rsidR="00094AE0" w:rsidRDefault="00094AE0" w:rsidP="00094AE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A05B36C" w14:textId="77777777" w:rsidR="00094AE0" w:rsidRDefault="00094AE0" w:rsidP="00094AE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7C11BE9" w14:textId="77777777" w:rsidR="00094AE0" w:rsidRDefault="00094AE0" w:rsidP="00094AE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658A624" w14:textId="77777777" w:rsidR="00094AE0" w:rsidRDefault="00094AE0" w:rsidP="00094AE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22 September 2021</w:t>
      </w:r>
    </w:p>
    <w:p w14:paraId="2CA0D8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64E4" w14:textId="77777777" w:rsidR="00094AE0" w:rsidRDefault="00094AE0" w:rsidP="009139A6">
      <w:r>
        <w:separator/>
      </w:r>
    </w:p>
  </w:endnote>
  <w:endnote w:type="continuationSeparator" w:id="0">
    <w:p w14:paraId="1CF96F06" w14:textId="77777777" w:rsidR="00094AE0" w:rsidRDefault="00094A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4E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2B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F0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84A8B" w14:textId="77777777" w:rsidR="00094AE0" w:rsidRDefault="00094AE0" w:rsidP="009139A6">
      <w:r>
        <w:separator/>
      </w:r>
    </w:p>
  </w:footnote>
  <w:footnote w:type="continuationSeparator" w:id="0">
    <w:p w14:paraId="63EBD315" w14:textId="77777777" w:rsidR="00094AE0" w:rsidRDefault="00094A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48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209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00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AE0"/>
    <w:rsid w:val="000666E0"/>
    <w:rsid w:val="00094A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AAE5E"/>
  <w15:chartTrackingRefBased/>
  <w15:docId w15:val="{18F88508-7F19-43F6-8CDF-631393EB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2021-10-27T20:04:00Z</dcterms:created>
  <dcterms:modified xsi:type="dcterms:W3CDTF">2021-10-27T20:04:00Z</dcterms:modified>
</cp:coreProperties>
</file>